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DF933" w14:textId="318B2B04" w:rsidR="00BA00AB" w:rsidRDefault="001403D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KNYGHT</w:t>
      </w:r>
      <w:r>
        <w:rPr>
          <w:rFonts w:cs="Times New Roman"/>
          <w:szCs w:val="24"/>
        </w:rPr>
        <w:t xml:space="preserve">       (fl.1496)</w:t>
      </w:r>
    </w:p>
    <w:p w14:paraId="285E356E" w14:textId="20D95C33" w:rsidR="001403DA" w:rsidRDefault="001403D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St.Andrew Holborn, Middlesex.</w:t>
      </w:r>
    </w:p>
    <w:p w14:paraId="61D920B6" w14:textId="77777777" w:rsidR="001403DA" w:rsidRDefault="001403DA" w:rsidP="009139A6">
      <w:pPr>
        <w:pStyle w:val="NoSpacing"/>
        <w:rPr>
          <w:rFonts w:cs="Times New Roman"/>
          <w:szCs w:val="24"/>
        </w:rPr>
      </w:pPr>
    </w:p>
    <w:p w14:paraId="6D7BCB8B" w14:textId="77777777" w:rsidR="001403DA" w:rsidRDefault="001403DA" w:rsidP="009139A6">
      <w:pPr>
        <w:pStyle w:val="NoSpacing"/>
        <w:rPr>
          <w:rFonts w:cs="Times New Roman"/>
          <w:szCs w:val="24"/>
        </w:rPr>
      </w:pPr>
    </w:p>
    <w:p w14:paraId="4B4BB3BD" w14:textId="3B8C58D6" w:rsidR="001403DA" w:rsidRDefault="001403D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Oct.1496</w:t>
      </w:r>
      <w:r>
        <w:rPr>
          <w:rFonts w:cs="Times New Roman"/>
          <w:szCs w:val="24"/>
        </w:rPr>
        <w:tab/>
        <w:t>He made his Will.</w:t>
      </w:r>
    </w:p>
    <w:p w14:paraId="2A492AC5" w14:textId="216B78AB" w:rsidR="001403DA" w:rsidRDefault="001403D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PROB 11/11/92)</w:t>
      </w:r>
    </w:p>
    <w:p w14:paraId="49886E25" w14:textId="77777777" w:rsidR="001403DA" w:rsidRDefault="001403DA" w:rsidP="009139A6">
      <w:pPr>
        <w:pStyle w:val="NoSpacing"/>
        <w:rPr>
          <w:rFonts w:cs="Times New Roman"/>
          <w:szCs w:val="24"/>
        </w:rPr>
      </w:pPr>
    </w:p>
    <w:p w14:paraId="3340E905" w14:textId="77777777" w:rsidR="001403DA" w:rsidRDefault="001403DA" w:rsidP="009139A6">
      <w:pPr>
        <w:pStyle w:val="NoSpacing"/>
        <w:rPr>
          <w:rFonts w:cs="Times New Roman"/>
          <w:szCs w:val="24"/>
        </w:rPr>
      </w:pPr>
    </w:p>
    <w:p w14:paraId="71D1A6D8" w14:textId="2059ACDC" w:rsidR="001403DA" w:rsidRPr="001403DA" w:rsidRDefault="001403D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December 2023</w:t>
      </w:r>
    </w:p>
    <w:sectPr w:rsidR="001403DA" w:rsidRPr="001403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7A9F3" w14:textId="77777777" w:rsidR="001403DA" w:rsidRDefault="001403DA" w:rsidP="009139A6">
      <w:r>
        <w:separator/>
      </w:r>
    </w:p>
  </w:endnote>
  <w:endnote w:type="continuationSeparator" w:id="0">
    <w:p w14:paraId="00CDF1B2" w14:textId="77777777" w:rsidR="001403DA" w:rsidRDefault="001403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7E8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EA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CD8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01A2E" w14:textId="77777777" w:rsidR="001403DA" w:rsidRDefault="001403DA" w:rsidP="009139A6">
      <w:r>
        <w:separator/>
      </w:r>
    </w:p>
  </w:footnote>
  <w:footnote w:type="continuationSeparator" w:id="0">
    <w:p w14:paraId="4F11EEF6" w14:textId="77777777" w:rsidR="001403DA" w:rsidRDefault="001403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65F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811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CF2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3DA"/>
    <w:rsid w:val="000666E0"/>
    <w:rsid w:val="001403D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89B9F"/>
  <w15:chartTrackingRefBased/>
  <w15:docId w15:val="{A9270F14-1522-4829-9F1A-977757E9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2023-12-18T21:26:00Z</dcterms:created>
  <dcterms:modified xsi:type="dcterms:W3CDTF">2023-12-18T21:28:00Z</dcterms:modified>
</cp:coreProperties>
</file>